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8A8E" w14:textId="000A631B" w:rsidR="00BA00AB" w:rsidRDefault="002826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BLOUNT</w:t>
      </w:r>
      <w:r>
        <w:rPr>
          <w:rFonts w:cs="Times New Roman"/>
          <w:szCs w:val="24"/>
        </w:rPr>
        <w:t xml:space="preserve">        (d.ca.1476)</w:t>
      </w:r>
    </w:p>
    <w:p w14:paraId="7E9A6B1C" w14:textId="77777777" w:rsidR="00282608" w:rsidRDefault="00282608" w:rsidP="009139A6">
      <w:pPr>
        <w:pStyle w:val="NoSpacing"/>
        <w:rPr>
          <w:rFonts w:cs="Times New Roman"/>
          <w:szCs w:val="24"/>
        </w:rPr>
      </w:pPr>
    </w:p>
    <w:p w14:paraId="3A0F0CB1" w14:textId="77777777" w:rsidR="00282608" w:rsidRDefault="00282608" w:rsidP="009139A6">
      <w:pPr>
        <w:pStyle w:val="NoSpacing"/>
        <w:rPr>
          <w:rFonts w:cs="Times New Roman"/>
          <w:szCs w:val="24"/>
        </w:rPr>
      </w:pPr>
    </w:p>
    <w:p w14:paraId="7352C505" w14:textId="372CE6D4" w:rsidR="00282608" w:rsidRDefault="002826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May1476</w:t>
      </w:r>
      <w:r>
        <w:rPr>
          <w:rFonts w:cs="Times New Roman"/>
          <w:szCs w:val="24"/>
        </w:rPr>
        <w:tab/>
        <w:t>Writs of diem clausit extremum to the Escheators of Gloucestershire,</w:t>
      </w:r>
    </w:p>
    <w:p w14:paraId="2B55E5B3" w14:textId="49276AAF" w:rsidR="00282608" w:rsidRDefault="002826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 and Somerset.   (C.F.R. 1471-85 p.119)</w:t>
      </w:r>
    </w:p>
    <w:p w14:paraId="645A94EB" w14:textId="77777777" w:rsidR="00282608" w:rsidRDefault="00282608" w:rsidP="009139A6">
      <w:pPr>
        <w:pStyle w:val="NoSpacing"/>
        <w:rPr>
          <w:rFonts w:cs="Times New Roman"/>
          <w:szCs w:val="24"/>
        </w:rPr>
      </w:pPr>
    </w:p>
    <w:p w14:paraId="38E59714" w14:textId="77777777" w:rsidR="00282608" w:rsidRDefault="00282608" w:rsidP="009139A6">
      <w:pPr>
        <w:pStyle w:val="NoSpacing"/>
        <w:rPr>
          <w:rFonts w:cs="Times New Roman"/>
          <w:szCs w:val="24"/>
        </w:rPr>
      </w:pPr>
    </w:p>
    <w:p w14:paraId="1C9CBCF5" w14:textId="22A7D36A" w:rsidR="00282608" w:rsidRPr="00282608" w:rsidRDefault="002826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October 2023</w:t>
      </w:r>
    </w:p>
    <w:sectPr w:rsidR="00282608" w:rsidRPr="002826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7B681" w14:textId="77777777" w:rsidR="00282608" w:rsidRDefault="00282608" w:rsidP="009139A6">
      <w:r>
        <w:separator/>
      </w:r>
    </w:p>
  </w:endnote>
  <w:endnote w:type="continuationSeparator" w:id="0">
    <w:p w14:paraId="40545EAC" w14:textId="77777777" w:rsidR="00282608" w:rsidRDefault="002826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B2F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03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4B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5389" w14:textId="77777777" w:rsidR="00282608" w:rsidRDefault="00282608" w:rsidP="009139A6">
      <w:r>
        <w:separator/>
      </w:r>
    </w:p>
  </w:footnote>
  <w:footnote w:type="continuationSeparator" w:id="0">
    <w:p w14:paraId="797AA4B0" w14:textId="77777777" w:rsidR="00282608" w:rsidRDefault="002826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A3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85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70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08"/>
    <w:rsid w:val="000666E0"/>
    <w:rsid w:val="002510B7"/>
    <w:rsid w:val="0028260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4FE35"/>
  <w15:chartTrackingRefBased/>
  <w15:docId w15:val="{8B003118-0547-4B0C-B8C4-D8696836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2023-10-09T20:50:00Z</dcterms:created>
  <dcterms:modified xsi:type="dcterms:W3CDTF">2023-10-09T20:53:00Z</dcterms:modified>
</cp:coreProperties>
</file>